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F1A" w:rsidRDefault="008B783C" w:rsidP="008B783C">
      <w:pPr>
        <w:ind w:right="-15"/>
        <w:rPr>
          <w:rFonts w:asciiTheme="minorHAnsi" w:hAnsiTheme="minorHAnsi" w:cstheme="minorHAnsi"/>
          <w:b/>
          <w:sz w:val="22"/>
          <w:szCs w:val="22"/>
        </w:rPr>
      </w:pPr>
      <w:r w:rsidRPr="008B783C">
        <w:rPr>
          <w:rFonts w:asciiTheme="minorHAnsi" w:hAnsiTheme="minorHAnsi" w:cstheme="minorHAnsi"/>
          <w:b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Pr="008B783C">
        <w:rPr>
          <w:rFonts w:asciiTheme="minorHAnsi" w:hAnsiTheme="minorHAnsi" w:cstheme="minorHAnsi"/>
          <w:b/>
          <w:sz w:val="22"/>
          <w:szCs w:val="22"/>
        </w:rPr>
        <w:t xml:space="preserve">35 </w:t>
      </w:r>
      <w:r>
        <w:rPr>
          <w:rFonts w:asciiTheme="minorHAnsi" w:hAnsiTheme="minorHAnsi" w:cstheme="minorHAnsi"/>
          <w:b/>
          <w:sz w:val="22"/>
          <w:szCs w:val="22"/>
        </w:rPr>
        <w:t xml:space="preserve">- </w:t>
      </w:r>
      <w:bookmarkStart w:id="0" w:name="_GoBack"/>
      <w:bookmarkEnd w:id="0"/>
      <w:r w:rsidRPr="008B783C">
        <w:rPr>
          <w:rFonts w:asciiTheme="minorHAnsi" w:hAnsiTheme="minorHAnsi" w:cstheme="minorHAnsi"/>
          <w:b/>
          <w:sz w:val="22"/>
          <w:szCs w:val="22"/>
        </w:rPr>
        <w:t>Deklaracja pochodzenia środka trwałego</w:t>
      </w:r>
    </w:p>
    <w:p w:rsidR="008B783C" w:rsidRDefault="008B783C" w:rsidP="008B783C">
      <w:pPr>
        <w:ind w:right="-15"/>
        <w:rPr>
          <w:rFonts w:asciiTheme="minorHAnsi" w:hAnsiTheme="minorHAnsi" w:cstheme="minorHAnsi"/>
          <w:b/>
          <w:sz w:val="22"/>
          <w:szCs w:val="22"/>
        </w:rPr>
      </w:pPr>
    </w:p>
    <w:p w:rsidR="00193654" w:rsidRPr="002F0F1A" w:rsidRDefault="00193654" w:rsidP="002F0F1A">
      <w:pPr>
        <w:ind w:right="-15"/>
        <w:jc w:val="center"/>
        <w:rPr>
          <w:rFonts w:asciiTheme="minorHAnsi" w:hAnsiTheme="minorHAnsi" w:cstheme="minorHAnsi"/>
          <w:sz w:val="28"/>
          <w:szCs w:val="28"/>
        </w:rPr>
      </w:pPr>
      <w:r w:rsidRPr="002F0F1A">
        <w:rPr>
          <w:rFonts w:asciiTheme="minorHAnsi" w:hAnsiTheme="minorHAnsi" w:cstheme="minorHAnsi"/>
          <w:b/>
          <w:sz w:val="28"/>
          <w:szCs w:val="28"/>
        </w:rPr>
        <w:t>DEKLARACJA POCHODZENIA ŚRODKA TRWAŁEGO</w:t>
      </w:r>
    </w:p>
    <w:p w:rsidR="00193654" w:rsidRPr="002F0F1A" w:rsidRDefault="00193654" w:rsidP="00193654">
      <w:pPr>
        <w:jc w:val="center"/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F0F1A" w:rsidRDefault="002F0F1A" w:rsidP="00193654">
      <w:pPr>
        <w:rPr>
          <w:rFonts w:asciiTheme="minorHAnsi" w:hAnsiTheme="minorHAnsi" w:cstheme="minorHAnsi"/>
          <w:sz w:val="22"/>
          <w:szCs w:val="22"/>
        </w:rPr>
      </w:pPr>
    </w:p>
    <w:p w:rsidR="00193654" w:rsidRPr="002F0F1A" w:rsidRDefault="00193654" w:rsidP="00193654">
      <w:pPr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Niniejszym oświadczam, że środek trwały </w:t>
      </w:r>
    </w:p>
    <w:p w:rsidR="00193654" w:rsidRPr="002F0F1A" w:rsidRDefault="00193654" w:rsidP="00193654">
      <w:pPr>
        <w:ind w:left="567"/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  </w:t>
      </w:r>
    </w:p>
    <w:p w:rsidR="00193654" w:rsidRPr="002F0F1A" w:rsidRDefault="00193654" w:rsidP="00193654">
      <w:pPr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:rsidR="00193654" w:rsidRPr="002F0F1A" w:rsidRDefault="00193654" w:rsidP="00193654">
      <w:pPr>
        <w:ind w:right="-15"/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i/>
          <w:sz w:val="22"/>
          <w:szCs w:val="22"/>
        </w:rPr>
        <w:t>(nazwa środka trwałego, typ, numer seryjny, inne oznaczenie jednoznacznie identyfikujące)</w:t>
      </w:r>
      <w:r w:rsidRPr="002F0F1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93654" w:rsidRPr="002F0F1A" w:rsidRDefault="00193654" w:rsidP="00193654">
      <w:pPr>
        <w:ind w:left="567"/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93654" w:rsidRPr="002F0F1A" w:rsidRDefault="00193654" w:rsidP="00193654">
      <w:pPr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będący przedmiotem sprzedaży pomiędzy </w:t>
      </w:r>
    </w:p>
    <w:p w:rsidR="00193654" w:rsidRPr="002F0F1A" w:rsidRDefault="00193654" w:rsidP="00193654">
      <w:pPr>
        <w:ind w:left="567"/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93654" w:rsidRPr="002F0F1A" w:rsidRDefault="00193654" w:rsidP="00193654">
      <w:pPr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:rsidR="00193654" w:rsidRPr="002F0F1A" w:rsidRDefault="00193654" w:rsidP="00193654">
      <w:pPr>
        <w:ind w:right="-15"/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i/>
          <w:sz w:val="22"/>
          <w:szCs w:val="22"/>
        </w:rPr>
        <w:t>(Imię i nazwisko/Nazwa i adres sprzedającego)</w:t>
      </w:r>
      <w:r w:rsidRPr="002F0F1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93654" w:rsidRPr="002F0F1A" w:rsidRDefault="00193654" w:rsidP="00193654">
      <w:pPr>
        <w:ind w:right="-15"/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93654" w:rsidRPr="002F0F1A" w:rsidRDefault="00193654" w:rsidP="00193654">
      <w:pPr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a </w:t>
      </w:r>
    </w:p>
    <w:p w:rsidR="00193654" w:rsidRPr="002F0F1A" w:rsidRDefault="00193654" w:rsidP="00193654">
      <w:pPr>
        <w:ind w:left="567"/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93654" w:rsidRPr="002F0F1A" w:rsidRDefault="00193654" w:rsidP="00193654">
      <w:pPr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:rsidR="00193654" w:rsidRPr="002F0F1A" w:rsidRDefault="00193654" w:rsidP="00193654">
      <w:pPr>
        <w:ind w:right="-15"/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i/>
          <w:sz w:val="22"/>
          <w:szCs w:val="22"/>
        </w:rPr>
        <w:t>(Imię nazwisko/Nazwa i adres kupującego)</w:t>
      </w:r>
      <w:r w:rsidRPr="002F0F1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93654" w:rsidRPr="002F0F1A" w:rsidRDefault="00193654" w:rsidP="00193654">
      <w:pPr>
        <w:ind w:left="567"/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93654" w:rsidRPr="002F0F1A" w:rsidRDefault="00193654" w:rsidP="00193654">
      <w:pPr>
        <w:ind w:left="567"/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F0F1A" w:rsidRDefault="002F0F1A" w:rsidP="00193654">
      <w:pPr>
        <w:rPr>
          <w:rFonts w:asciiTheme="minorHAnsi" w:hAnsiTheme="minorHAnsi" w:cstheme="minorHAnsi"/>
          <w:sz w:val="22"/>
          <w:szCs w:val="22"/>
        </w:rPr>
      </w:pPr>
    </w:p>
    <w:p w:rsidR="00193654" w:rsidRPr="002F0F1A" w:rsidRDefault="00193654" w:rsidP="00193654">
      <w:pPr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>został zakupiony w dniu …………</w:t>
      </w:r>
      <w:r w:rsidR="002F0F1A">
        <w:rPr>
          <w:rFonts w:asciiTheme="minorHAnsi" w:hAnsiTheme="minorHAnsi" w:cstheme="minorHAnsi"/>
          <w:sz w:val="22"/>
          <w:szCs w:val="22"/>
        </w:rPr>
        <w:t>..</w:t>
      </w:r>
      <w:r w:rsidRPr="002F0F1A">
        <w:rPr>
          <w:rFonts w:asciiTheme="minorHAnsi" w:hAnsiTheme="minorHAnsi" w:cstheme="minorHAnsi"/>
          <w:sz w:val="22"/>
          <w:szCs w:val="22"/>
        </w:rPr>
        <w:t>…………… w ………………</w:t>
      </w:r>
      <w:r w:rsidR="002F0F1A">
        <w:rPr>
          <w:rFonts w:asciiTheme="minorHAnsi" w:hAnsiTheme="minorHAnsi" w:cstheme="minorHAnsi"/>
          <w:sz w:val="22"/>
          <w:szCs w:val="22"/>
        </w:rPr>
        <w:t>….</w:t>
      </w:r>
      <w:r w:rsidRPr="002F0F1A">
        <w:rPr>
          <w:rFonts w:asciiTheme="minorHAnsi" w:hAnsiTheme="minorHAnsi" w:cstheme="minorHAnsi"/>
          <w:sz w:val="22"/>
          <w:szCs w:val="22"/>
        </w:rPr>
        <w:t xml:space="preserve">…………………………… </w:t>
      </w:r>
    </w:p>
    <w:p w:rsidR="00193654" w:rsidRPr="002F0F1A" w:rsidRDefault="00193654" w:rsidP="00193654">
      <w:pPr>
        <w:ind w:right="-15"/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(data zakupu)                               (miejsce zakupu)</w:t>
      </w:r>
      <w:r w:rsidRPr="002F0F1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93654" w:rsidRPr="002F0F1A" w:rsidRDefault="00193654" w:rsidP="00193654">
      <w:pPr>
        <w:ind w:left="567"/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93654" w:rsidRPr="002F0F1A" w:rsidRDefault="00193654" w:rsidP="00193654">
      <w:pPr>
        <w:ind w:left="567"/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93654" w:rsidRPr="002F0F1A" w:rsidRDefault="00193654" w:rsidP="00193654">
      <w:pPr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od …………………………………………………………………………………………………………………………………..… </w:t>
      </w:r>
    </w:p>
    <w:p w:rsidR="00193654" w:rsidRPr="002F0F1A" w:rsidRDefault="00193654" w:rsidP="002F0F1A">
      <w:pPr>
        <w:ind w:left="851" w:right="-15"/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i/>
          <w:sz w:val="22"/>
          <w:szCs w:val="22"/>
        </w:rPr>
        <w:t>(dane poprzedniego właściciela - jego nazwa i adres)</w:t>
      </w:r>
      <w:r w:rsidRPr="002F0F1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93654" w:rsidRPr="002F0F1A" w:rsidRDefault="00193654" w:rsidP="00193654">
      <w:pPr>
        <w:ind w:left="567"/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F0F1A" w:rsidRDefault="002F0F1A" w:rsidP="00193654">
      <w:pPr>
        <w:rPr>
          <w:rFonts w:asciiTheme="minorHAnsi" w:hAnsiTheme="minorHAnsi" w:cstheme="minorHAnsi"/>
          <w:sz w:val="22"/>
          <w:szCs w:val="22"/>
        </w:rPr>
      </w:pPr>
    </w:p>
    <w:p w:rsidR="00193654" w:rsidRPr="002F0F1A" w:rsidRDefault="00193654" w:rsidP="00193654">
      <w:pPr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Jednocześnie oświadczam, że: </w:t>
      </w:r>
    </w:p>
    <w:p w:rsidR="00193654" w:rsidRPr="002F0F1A" w:rsidRDefault="00193654" w:rsidP="00193654">
      <w:pPr>
        <w:numPr>
          <w:ilvl w:val="0"/>
          <w:numId w:val="44"/>
        </w:numPr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w/w środek trwały w ostatnich 7 latach nie został zakupiony ze środków pomocy krajowej lub wspólnotowej, </w:t>
      </w:r>
    </w:p>
    <w:p w:rsidR="00193654" w:rsidRPr="002F0F1A" w:rsidRDefault="00193654" w:rsidP="00193654">
      <w:pPr>
        <w:numPr>
          <w:ilvl w:val="0"/>
          <w:numId w:val="44"/>
        </w:numPr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cena środka trwałego nie przekracza jego wartości rynkowej i jest niższa niż wartość podobnego nowego środka trwałego, </w:t>
      </w:r>
    </w:p>
    <w:p w:rsidR="00193654" w:rsidRPr="002F0F1A" w:rsidRDefault="00193654" w:rsidP="00193654">
      <w:pPr>
        <w:numPr>
          <w:ilvl w:val="0"/>
          <w:numId w:val="44"/>
        </w:numPr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2F0F1A">
        <w:rPr>
          <w:rFonts w:asciiTheme="minorHAnsi" w:hAnsiTheme="minorHAnsi" w:cstheme="minorHAnsi"/>
          <w:sz w:val="22"/>
          <w:szCs w:val="22"/>
        </w:rPr>
        <w:t xml:space="preserve">używany środek trwały posiada właściwości techniczne niezbędne do wdrażania i realizacji przedsięwzięcia i odpowiada stosowanym normom i standardom. Ponadto oświadczam, że jestem świadomy odpowiedzialności karnej za przedłożenie nierzetelnego, pisemnego oświadczenia, zgodnie z art. 297 Kodeksu karnego. </w:t>
      </w:r>
    </w:p>
    <w:p w:rsidR="007C236F" w:rsidRDefault="007C236F" w:rsidP="002F0F1A">
      <w:pPr>
        <w:ind w:left="567"/>
        <w:rPr>
          <w:rFonts w:asciiTheme="minorHAnsi" w:hAnsiTheme="minorHAnsi" w:cstheme="minorHAnsi"/>
          <w:sz w:val="22"/>
          <w:szCs w:val="22"/>
        </w:rPr>
      </w:pPr>
    </w:p>
    <w:p w:rsidR="002F0F1A" w:rsidRPr="002F0F1A" w:rsidRDefault="002F0F1A" w:rsidP="002F0F1A">
      <w:pPr>
        <w:ind w:left="567"/>
        <w:rPr>
          <w:rFonts w:asciiTheme="minorHAnsi" w:hAnsiTheme="minorHAnsi" w:cstheme="minorHAnsi"/>
          <w:sz w:val="22"/>
          <w:szCs w:val="22"/>
        </w:rPr>
      </w:pPr>
    </w:p>
    <w:p w:rsidR="007C236F" w:rsidRPr="002F0F1A" w:rsidRDefault="007C236F" w:rsidP="007C236F">
      <w:pPr>
        <w:tabs>
          <w:tab w:val="left" w:pos="5130"/>
        </w:tabs>
        <w:spacing w:line="360" w:lineRule="auto"/>
        <w:ind w:left="-540" w:right="-468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C236F" w:rsidRPr="002F0F1A" w:rsidTr="002B1D17">
        <w:tc>
          <w:tcPr>
            <w:tcW w:w="4530" w:type="dxa"/>
          </w:tcPr>
          <w:p w:rsidR="007C236F" w:rsidRPr="002F0F1A" w:rsidRDefault="007C236F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0F1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</w:t>
            </w:r>
          </w:p>
          <w:p w:rsidR="007C236F" w:rsidRPr="002F0F1A" w:rsidRDefault="007C236F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0F1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2F0F1A" w:rsidRPr="002F0F1A">
              <w:rPr>
                <w:rFonts w:asciiTheme="minorHAnsi" w:hAnsiTheme="minorHAnsi" w:cstheme="minorHAnsi"/>
                <w:i/>
                <w:sz w:val="22"/>
                <w:szCs w:val="22"/>
              </w:rPr>
              <w:t>Miejscowość, data wystawienia deklaracj</w:t>
            </w:r>
            <w:r w:rsidR="002F0F1A">
              <w:rPr>
                <w:rFonts w:asciiTheme="minorHAnsi" w:hAnsiTheme="minorHAnsi" w:cstheme="minorHAnsi"/>
                <w:i/>
                <w:sz w:val="22"/>
                <w:szCs w:val="22"/>
              </w:rPr>
              <w:t>i</w:t>
            </w:r>
            <w:r w:rsidRPr="002F0F1A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30" w:type="dxa"/>
          </w:tcPr>
          <w:p w:rsidR="007C236F" w:rsidRPr="002F0F1A" w:rsidRDefault="007C236F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0F1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…………………………………………..……………………</w:t>
            </w:r>
          </w:p>
          <w:p w:rsidR="007C236F" w:rsidRPr="002F0F1A" w:rsidRDefault="007C236F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0F1A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2F0F1A" w:rsidRPr="002F0F1A">
              <w:rPr>
                <w:rFonts w:asciiTheme="minorHAnsi" w:hAnsiTheme="minorHAnsi" w:cstheme="minorHAnsi"/>
                <w:i/>
                <w:sz w:val="22"/>
                <w:szCs w:val="22"/>
              </w:rPr>
              <w:t>Podpis i pieczątka Sprzedawcy</w:t>
            </w:r>
            <w:r w:rsidRPr="002F0F1A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:rsidR="007C236F" w:rsidRPr="002F0F1A" w:rsidRDefault="007C236F" w:rsidP="007C236F">
      <w:pPr>
        <w:tabs>
          <w:tab w:val="left" w:pos="5130"/>
        </w:tabs>
        <w:spacing w:line="360" w:lineRule="auto"/>
        <w:ind w:left="-540" w:right="-468"/>
        <w:rPr>
          <w:rFonts w:asciiTheme="minorHAnsi" w:hAnsiTheme="minorHAnsi" w:cstheme="minorHAnsi"/>
          <w:b/>
          <w:sz w:val="22"/>
          <w:szCs w:val="22"/>
        </w:rPr>
      </w:pPr>
    </w:p>
    <w:p w:rsidR="008E65EA" w:rsidRPr="002F0F1A" w:rsidRDefault="008E65EA" w:rsidP="008E65EA">
      <w:pPr>
        <w:tabs>
          <w:tab w:val="left" w:pos="5130"/>
        </w:tabs>
        <w:spacing w:line="360" w:lineRule="auto"/>
        <w:ind w:left="-540" w:right="-468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217BDF" w:rsidRPr="002F0F1A" w:rsidRDefault="00217BDF" w:rsidP="008E65EA">
      <w:pPr>
        <w:rPr>
          <w:rFonts w:asciiTheme="minorHAnsi" w:hAnsiTheme="minorHAnsi" w:cstheme="minorHAnsi"/>
          <w:sz w:val="22"/>
          <w:szCs w:val="22"/>
        </w:rPr>
      </w:pPr>
    </w:p>
    <w:sectPr w:rsidR="00217BDF" w:rsidRPr="002F0F1A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>
    <w:nsid w:val="39681C03"/>
    <w:multiLevelType w:val="hybridMultilevel"/>
    <w:tmpl w:val="CA2A567E"/>
    <w:lvl w:ilvl="0" w:tplc="04150001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26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4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3"/>
  </w:num>
  <w:num w:numId="2">
    <w:abstractNumId w:val="13"/>
  </w:num>
  <w:num w:numId="3">
    <w:abstractNumId w:val="14"/>
  </w:num>
  <w:num w:numId="4">
    <w:abstractNumId w:val="16"/>
  </w:num>
  <w:num w:numId="5">
    <w:abstractNumId w:val="17"/>
  </w:num>
  <w:num w:numId="6">
    <w:abstractNumId w:val="40"/>
  </w:num>
  <w:num w:numId="7">
    <w:abstractNumId w:val="23"/>
  </w:num>
  <w:num w:numId="8">
    <w:abstractNumId w:val="38"/>
  </w:num>
  <w:num w:numId="9">
    <w:abstractNumId w:val="11"/>
  </w:num>
  <w:num w:numId="10">
    <w:abstractNumId w:val="21"/>
  </w:num>
  <w:num w:numId="11">
    <w:abstractNumId w:val="30"/>
  </w:num>
  <w:num w:numId="12">
    <w:abstractNumId w:val="8"/>
  </w:num>
  <w:num w:numId="13">
    <w:abstractNumId w:val="37"/>
  </w:num>
  <w:num w:numId="14">
    <w:abstractNumId w:val="34"/>
  </w:num>
  <w:num w:numId="15">
    <w:abstractNumId w:val="41"/>
  </w:num>
  <w:num w:numId="16">
    <w:abstractNumId w:val="35"/>
  </w:num>
  <w:num w:numId="17">
    <w:abstractNumId w:val="43"/>
  </w:num>
  <w:num w:numId="18">
    <w:abstractNumId w:val="29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6"/>
  </w:num>
  <w:num w:numId="28">
    <w:abstractNumId w:val="27"/>
  </w:num>
  <w:num w:numId="29">
    <w:abstractNumId w:val="10"/>
  </w:num>
  <w:num w:numId="30">
    <w:abstractNumId w:val="28"/>
  </w:num>
  <w:num w:numId="31">
    <w:abstractNumId w:val="22"/>
  </w:num>
  <w:num w:numId="32">
    <w:abstractNumId w:val="32"/>
  </w:num>
  <w:num w:numId="33">
    <w:abstractNumId w:val="39"/>
  </w:num>
  <w:num w:numId="34">
    <w:abstractNumId w:val="42"/>
  </w:num>
  <w:num w:numId="35">
    <w:abstractNumId w:val="36"/>
  </w:num>
  <w:num w:numId="36">
    <w:abstractNumId w:val="12"/>
  </w:num>
  <w:num w:numId="37">
    <w:abstractNumId w:val="18"/>
  </w:num>
  <w:num w:numId="38">
    <w:abstractNumId w:val="20"/>
  </w:num>
  <w:num w:numId="39">
    <w:abstractNumId w:val="9"/>
  </w:num>
  <w:num w:numId="40">
    <w:abstractNumId w:val="19"/>
  </w:num>
  <w:num w:numId="41">
    <w:abstractNumId w:val="24"/>
  </w:num>
  <w:num w:numId="42">
    <w:abstractNumId w:val="15"/>
  </w:num>
  <w:num w:numId="43">
    <w:abstractNumId w:val="31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C4987"/>
    <w:rsid w:val="000D283E"/>
    <w:rsid w:val="000E7611"/>
    <w:rsid w:val="00100DBB"/>
    <w:rsid w:val="00101A97"/>
    <w:rsid w:val="00124D4A"/>
    <w:rsid w:val="00130B23"/>
    <w:rsid w:val="00193654"/>
    <w:rsid w:val="001950DD"/>
    <w:rsid w:val="001A2961"/>
    <w:rsid w:val="001B210F"/>
    <w:rsid w:val="00217BDF"/>
    <w:rsid w:val="00241C1F"/>
    <w:rsid w:val="002425AE"/>
    <w:rsid w:val="002C6138"/>
    <w:rsid w:val="002C6347"/>
    <w:rsid w:val="002F0F1A"/>
    <w:rsid w:val="002F350F"/>
    <w:rsid w:val="003008F6"/>
    <w:rsid w:val="0030180A"/>
    <w:rsid w:val="00320AAC"/>
    <w:rsid w:val="00325198"/>
    <w:rsid w:val="0035482A"/>
    <w:rsid w:val="003619F2"/>
    <w:rsid w:val="00365820"/>
    <w:rsid w:val="003C554F"/>
    <w:rsid w:val="0040149C"/>
    <w:rsid w:val="00414478"/>
    <w:rsid w:val="00461B4C"/>
    <w:rsid w:val="00473DA2"/>
    <w:rsid w:val="004861BD"/>
    <w:rsid w:val="00492BD3"/>
    <w:rsid w:val="004B70BD"/>
    <w:rsid w:val="0052111D"/>
    <w:rsid w:val="00531AAC"/>
    <w:rsid w:val="00537F26"/>
    <w:rsid w:val="00566CA2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C236F"/>
    <w:rsid w:val="007D61D6"/>
    <w:rsid w:val="007E1B19"/>
    <w:rsid w:val="007E250A"/>
    <w:rsid w:val="007F3623"/>
    <w:rsid w:val="0081066F"/>
    <w:rsid w:val="00827311"/>
    <w:rsid w:val="00834BB4"/>
    <w:rsid w:val="00835187"/>
    <w:rsid w:val="00856353"/>
    <w:rsid w:val="00856E3A"/>
    <w:rsid w:val="008945D9"/>
    <w:rsid w:val="008B783C"/>
    <w:rsid w:val="008C139A"/>
    <w:rsid w:val="008E65EA"/>
    <w:rsid w:val="008F7A99"/>
    <w:rsid w:val="009233BB"/>
    <w:rsid w:val="00961478"/>
    <w:rsid w:val="009B0978"/>
    <w:rsid w:val="009D71C1"/>
    <w:rsid w:val="009F2CF0"/>
    <w:rsid w:val="009F501B"/>
    <w:rsid w:val="00A04690"/>
    <w:rsid w:val="00A40DD3"/>
    <w:rsid w:val="00A8311B"/>
    <w:rsid w:val="00A93C55"/>
    <w:rsid w:val="00AB52D9"/>
    <w:rsid w:val="00B01F08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35B6"/>
    <w:rsid w:val="00C769C4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0BFF"/>
    <w:rsid w:val="00D94882"/>
    <w:rsid w:val="00D94D94"/>
    <w:rsid w:val="00DC733E"/>
    <w:rsid w:val="00DF57BE"/>
    <w:rsid w:val="00E06500"/>
    <w:rsid w:val="00E22F16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8E65E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B1706-39CA-414B-802C-300A8F4A9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</TotalTime>
  <Pages>1</Pages>
  <Words>149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5</cp:revision>
  <cp:lastPrinted>2017-12-04T19:32:00Z</cp:lastPrinted>
  <dcterms:created xsi:type="dcterms:W3CDTF">2017-12-10T02:09:00Z</dcterms:created>
  <dcterms:modified xsi:type="dcterms:W3CDTF">2018-01-08T11:43:00Z</dcterms:modified>
</cp:coreProperties>
</file>